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9117B08" w14:textId="76E73E16" w:rsidR="009C7EB5" w:rsidRDefault="152DE45A" w:rsidP="005B467D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491E5BB3" w14:textId="77777777" w:rsidTr="00AD3797">
        <w:tc>
          <w:tcPr>
            <w:tcW w:w="4957" w:type="dxa"/>
            <w:shd w:val="clear" w:color="auto" w:fill="B4C6E7"/>
          </w:tcPr>
          <w:p w14:paraId="1EA9B48E" w14:textId="77777777" w:rsidR="009C7EB5" w:rsidRPr="0082395E" w:rsidRDefault="009C7EB5" w:rsidP="00AD3797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6F806C79" w14:textId="77777777" w:rsidR="009C7EB5" w:rsidRPr="0082395E" w:rsidRDefault="009C7EB5" w:rsidP="00AD3797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CCE4356" w14:textId="77777777" w:rsidR="009C7EB5" w:rsidRPr="0082395E" w:rsidRDefault="009C7EB5" w:rsidP="00AD3797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FFA0AF0" w14:textId="77777777" w:rsidR="009C7EB5" w:rsidRPr="0082395E" w:rsidRDefault="009C7EB5" w:rsidP="00AD3797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36828B14" w14:textId="77777777" w:rsidR="009C7EB5" w:rsidRPr="0082395E" w:rsidRDefault="009C7EB5" w:rsidP="00AD3797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5E957B73" w14:textId="77777777" w:rsidTr="00AD3797">
        <w:trPr>
          <w:trHeight w:val="1042"/>
        </w:trPr>
        <w:tc>
          <w:tcPr>
            <w:tcW w:w="4957" w:type="dxa"/>
          </w:tcPr>
          <w:p w14:paraId="2CB0CF46" w14:textId="77777777" w:rsidR="009C7EB5" w:rsidRPr="0082395E" w:rsidRDefault="009C7EB5" w:rsidP="00AD3797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60C83D4" w14:textId="77777777" w:rsidR="009C7EB5" w:rsidRPr="0082395E" w:rsidRDefault="009C7EB5" w:rsidP="00AD3797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budownictwo cyfrowe BIM</w:t>
            </w:r>
          </w:p>
        </w:tc>
        <w:tc>
          <w:tcPr>
            <w:tcW w:w="3969" w:type="dxa"/>
          </w:tcPr>
          <w:p w14:paraId="792A15DB" w14:textId="77777777" w:rsidR="009C7EB5" w:rsidRPr="0082395E" w:rsidRDefault="009C7EB5" w:rsidP="00AD3797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6DC55A92" w14:textId="2195E211" w:rsidR="009C7EB5" w:rsidRDefault="009C7EB5" w:rsidP="009C7EB5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2040" w14:textId="77777777" w:rsidR="004A6BAA" w:rsidRDefault="004A6BAA">
      <w:r>
        <w:separator/>
      </w:r>
    </w:p>
  </w:endnote>
  <w:endnote w:type="continuationSeparator" w:id="0">
    <w:p w14:paraId="58D6CD55" w14:textId="77777777" w:rsidR="004A6BAA" w:rsidRDefault="004A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3598" w14:textId="77777777" w:rsidR="004A6BAA" w:rsidRDefault="004A6BAA">
      <w:r>
        <w:separator/>
      </w:r>
    </w:p>
  </w:footnote>
  <w:footnote w:type="continuationSeparator" w:id="0">
    <w:p w14:paraId="6127526F" w14:textId="77777777" w:rsidR="004A6BAA" w:rsidRDefault="004A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BAA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467D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62CB0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